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D98E80" w14:textId="77777777" w:rsidR="00693A08" w:rsidRDefault="00693A08" w:rsidP="00693A08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Thomas KYLLYGREWE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fl.1484)</w:t>
      </w:r>
    </w:p>
    <w:p w14:paraId="103C792E" w14:textId="77777777" w:rsidR="00693A08" w:rsidRDefault="00693A08" w:rsidP="00693A08">
      <w:pPr>
        <w:pStyle w:val="NoSpacing"/>
        <w:rPr>
          <w:rFonts w:eastAsia="Times New Roman" w:cs="Times New Roman"/>
          <w:szCs w:val="24"/>
        </w:rPr>
      </w:pPr>
    </w:p>
    <w:p w14:paraId="7B01816B" w14:textId="77777777" w:rsidR="00693A08" w:rsidRDefault="00693A08" w:rsidP="00693A08">
      <w:pPr>
        <w:pStyle w:val="NoSpacing"/>
        <w:rPr>
          <w:rFonts w:eastAsia="Times New Roman" w:cs="Times New Roman"/>
          <w:szCs w:val="24"/>
        </w:rPr>
      </w:pPr>
    </w:p>
    <w:p w14:paraId="03CEF06B" w14:textId="77777777" w:rsidR="00693A08" w:rsidRDefault="00693A08" w:rsidP="00693A08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Son of Thomas </w:t>
      </w:r>
      <w:proofErr w:type="spellStart"/>
      <w:r>
        <w:rPr>
          <w:rFonts w:eastAsia="Times New Roman" w:cs="Times New Roman"/>
          <w:szCs w:val="24"/>
        </w:rPr>
        <w:t>Kyllygrewe</w:t>
      </w:r>
      <w:proofErr w:type="spellEnd"/>
      <w:r>
        <w:rPr>
          <w:rFonts w:eastAsia="Times New Roman" w:cs="Times New Roman"/>
          <w:szCs w:val="24"/>
        </w:rPr>
        <w:t>(q.v.).</w:t>
      </w:r>
    </w:p>
    <w:p w14:paraId="34E9E6CE" w14:textId="77777777" w:rsidR="00693A08" w:rsidRDefault="00693A08" w:rsidP="00693A08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0C482D94" w14:textId="77777777" w:rsidR="00693A08" w:rsidRDefault="00693A08" w:rsidP="00693A08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1483-5, ed. Gordon </w:t>
      </w:r>
      <w:proofErr w:type="spellStart"/>
      <w:r>
        <w:rPr>
          <w:rFonts w:eastAsia="Times New Roman" w:cs="Times New Roman"/>
          <w:szCs w:val="24"/>
        </w:rPr>
        <w:t>McKelvie</w:t>
      </w:r>
      <w:proofErr w:type="spellEnd"/>
      <w:r>
        <w:rPr>
          <w:rFonts w:eastAsia="Times New Roman" w:cs="Times New Roman"/>
          <w:szCs w:val="24"/>
        </w:rPr>
        <w:t>, pub. The Boydell Press 2021, p.80)</w:t>
      </w:r>
    </w:p>
    <w:p w14:paraId="480937D8" w14:textId="77777777" w:rsidR="00693A08" w:rsidRDefault="00693A08" w:rsidP="00693A08">
      <w:pPr>
        <w:pStyle w:val="NoSpacing"/>
        <w:rPr>
          <w:rFonts w:eastAsia="Times New Roman" w:cs="Times New Roman"/>
          <w:szCs w:val="24"/>
        </w:rPr>
      </w:pPr>
    </w:p>
    <w:p w14:paraId="24B03256" w14:textId="77777777" w:rsidR="00693A08" w:rsidRDefault="00693A08" w:rsidP="00693A08">
      <w:pPr>
        <w:pStyle w:val="NoSpacing"/>
        <w:rPr>
          <w:rFonts w:eastAsia="Times New Roman" w:cs="Times New Roman"/>
          <w:szCs w:val="24"/>
        </w:rPr>
      </w:pPr>
    </w:p>
    <w:p w14:paraId="1687D10E" w14:textId="77777777" w:rsidR="00693A08" w:rsidRDefault="00693A08" w:rsidP="00693A08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  ca.</w:t>
      </w:r>
      <w:r>
        <w:rPr>
          <w:rFonts w:eastAsia="Times New Roman" w:cs="Times New Roman"/>
          <w:szCs w:val="24"/>
        </w:rPr>
        <w:tab/>
        <w:t>1462</w:t>
      </w:r>
      <w:r>
        <w:rPr>
          <w:rFonts w:eastAsia="Times New Roman" w:cs="Times New Roman"/>
          <w:szCs w:val="24"/>
        </w:rPr>
        <w:tab/>
        <w:t>He was born.   (ibid.)</w:t>
      </w:r>
    </w:p>
    <w:p w14:paraId="736BC852" w14:textId="77777777" w:rsidR="00693A08" w:rsidRDefault="00693A08" w:rsidP="00693A08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17 Jul.</w:t>
      </w:r>
      <w:r>
        <w:rPr>
          <w:rFonts w:eastAsia="Times New Roman" w:cs="Times New Roman"/>
          <w:szCs w:val="24"/>
        </w:rPr>
        <w:tab/>
        <w:t>1484</w:t>
      </w:r>
      <w:r>
        <w:rPr>
          <w:rFonts w:eastAsia="Times New Roman" w:cs="Times New Roman"/>
          <w:szCs w:val="24"/>
        </w:rPr>
        <w:tab/>
        <w:t xml:space="preserve">His father </w:t>
      </w:r>
      <w:proofErr w:type="gramStart"/>
      <w:r>
        <w:rPr>
          <w:rFonts w:eastAsia="Times New Roman" w:cs="Times New Roman"/>
          <w:szCs w:val="24"/>
        </w:rPr>
        <w:t>died</w:t>
      </w:r>
      <w:proofErr w:type="gramEnd"/>
      <w:r>
        <w:rPr>
          <w:rFonts w:eastAsia="Times New Roman" w:cs="Times New Roman"/>
          <w:szCs w:val="24"/>
        </w:rPr>
        <w:t xml:space="preserve"> and he inherited his lands etc.    (ibid.)</w:t>
      </w:r>
    </w:p>
    <w:p w14:paraId="08F0E183" w14:textId="77777777" w:rsidR="00693A08" w:rsidRDefault="00693A08" w:rsidP="00693A08">
      <w:pPr>
        <w:pStyle w:val="NoSpacing"/>
        <w:rPr>
          <w:rFonts w:eastAsia="Times New Roman" w:cs="Times New Roman"/>
          <w:szCs w:val="24"/>
        </w:rPr>
      </w:pPr>
    </w:p>
    <w:p w14:paraId="1C080B79" w14:textId="77777777" w:rsidR="00693A08" w:rsidRDefault="00693A08" w:rsidP="00693A08">
      <w:pPr>
        <w:pStyle w:val="NoSpacing"/>
        <w:rPr>
          <w:rFonts w:eastAsia="Times New Roman" w:cs="Times New Roman"/>
          <w:szCs w:val="24"/>
        </w:rPr>
      </w:pPr>
    </w:p>
    <w:p w14:paraId="7BACF33A" w14:textId="77777777" w:rsidR="00693A08" w:rsidRDefault="00693A08" w:rsidP="00693A08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 June 2023</w:t>
      </w:r>
    </w:p>
    <w:p w14:paraId="1ECF73A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6FBAB1" w14:textId="77777777" w:rsidR="00693A08" w:rsidRDefault="00693A08" w:rsidP="009139A6">
      <w:r>
        <w:separator/>
      </w:r>
    </w:p>
  </w:endnote>
  <w:endnote w:type="continuationSeparator" w:id="0">
    <w:p w14:paraId="04D40CFC" w14:textId="77777777" w:rsidR="00693A08" w:rsidRDefault="00693A0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922A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7C5B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A145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958539" w14:textId="77777777" w:rsidR="00693A08" w:rsidRDefault="00693A08" w:rsidP="009139A6">
      <w:r>
        <w:separator/>
      </w:r>
    </w:p>
  </w:footnote>
  <w:footnote w:type="continuationSeparator" w:id="0">
    <w:p w14:paraId="3D16FE6B" w14:textId="77777777" w:rsidR="00693A08" w:rsidRDefault="00693A0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3F0F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E2E5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265C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3A08"/>
    <w:rsid w:val="000666E0"/>
    <w:rsid w:val="002510B7"/>
    <w:rsid w:val="005C130B"/>
    <w:rsid w:val="00693A08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6EC8E8"/>
  <w15:chartTrackingRefBased/>
  <w15:docId w15:val="{62587B32-FAA3-4694-8619-B54AB2DDB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2023-06-14T20:37:00Z</dcterms:created>
  <dcterms:modified xsi:type="dcterms:W3CDTF">2023-06-14T20:37:00Z</dcterms:modified>
</cp:coreProperties>
</file>